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42066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420666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4206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4206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4206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4206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420666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9D0D01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420666">
        <w:rPr>
          <w:b w:val="0"/>
        </w:rPr>
        <w:t xml:space="preserve"> 44А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420666" w:rsidP="00232C8F">
            <w:r>
              <w:t>Подсобный рабочий кухни, 2 разряд (Кухонный рабочий)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420666" w:rsidP="00232C8F">
            <w:r>
              <w:t>13249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420666" w:rsidRPr="00420666">
        <w:rPr>
          <w:rStyle w:val="aa"/>
        </w:rPr>
        <w:t xml:space="preserve"> Обслуживающий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420666" w:rsidRPr="00420666">
        <w:rPr>
          <w:rStyle w:val="aa"/>
        </w:rPr>
        <w:t>2;  44А, 45А (44А)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420666" w:rsidRPr="00420666">
        <w:rPr>
          <w:u w:val="single"/>
        </w:rPr>
        <w:t xml:space="preserve">   Раздел: "Профессии рабочих, общие для всех отраслей народного хозяйства".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420666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420666" w:rsidP="0098630F">
            <w:pPr>
              <w:jc w:val="center"/>
            </w:pPr>
            <w:r>
              <w:t>2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420666" w:rsidP="00145419">
            <w:pPr>
              <w:jc w:val="center"/>
            </w:pPr>
            <w:r>
              <w:t>2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420666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420666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420666" w:rsidP="0098630F">
            <w:pPr>
              <w:jc w:val="center"/>
            </w:pPr>
            <w:r>
              <w:t>184-772-490 14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  <w:tr w:rsidR="00420666" w:rsidTr="000860ED">
        <w:tc>
          <w:tcPr>
            <w:tcW w:w="6345" w:type="dxa"/>
            <w:tcBorders>
              <w:right w:val="single" w:sz="4" w:space="0" w:color="auto"/>
            </w:tcBorders>
          </w:tcPr>
          <w:p w:rsidR="00420666" w:rsidRDefault="00420666" w:rsidP="0098630F">
            <w:pPr>
              <w:jc w:val="center"/>
            </w:pPr>
            <w:r>
              <w:t>188-343-446 03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20666" w:rsidRDefault="00420666" w:rsidP="00AD14A4">
            <w:pPr>
              <w:rPr>
                <w:rStyle w:val="a7"/>
                <w:lang w:val="en-US"/>
              </w:rPr>
            </w:pPr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9D0D01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9D0D01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420666" w:rsidRPr="00420666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420666" w:rsidRPr="00420666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9D0D01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D2238C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D2238C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D2238C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D2238C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D2238C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D2238C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9D0D0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9D0D0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9D0D0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9D0D0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9D0D0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9D0D0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9D0D0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9D0D0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15.</w:t>
            </w:r>
          </w:p>
        </w:tc>
      </w:tr>
    </w:tbl>
    <w:p w:rsidR="00481C22" w:rsidRPr="009D0D01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D2238C" w:rsidRPr="00D2238C">
        <w:rPr>
          <w:i/>
          <w:u w:val="single"/>
        </w:rPr>
        <w:t>1. Рекомендации по улучшению условий труда: не требуются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B70825" w:rsidRPr="00B70825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420666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420666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42066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4206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420666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420666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4206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420666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420666" w:rsidRPr="00420666" w:rsidTr="004206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</w:tr>
      <w:tr w:rsidR="00420666" w:rsidRPr="00420666" w:rsidTr="004206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(дата)</w:t>
            </w:r>
          </w:p>
        </w:tc>
      </w:tr>
      <w:tr w:rsidR="00420666" w:rsidRPr="00420666" w:rsidTr="004206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</w:tr>
      <w:tr w:rsidR="00420666" w:rsidRPr="00420666" w:rsidTr="004206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(дата)</w:t>
            </w:r>
          </w:p>
        </w:tc>
      </w:tr>
      <w:tr w:rsidR="00420666" w:rsidRPr="00420666" w:rsidTr="00420666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</w:tr>
      <w:tr w:rsidR="00420666" w:rsidRPr="00420666" w:rsidTr="00420666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lastRenderedPageBreak/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D2238C" w:rsidTr="00D2238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D2238C" w:rsidRDefault="00D2238C" w:rsidP="003C5C39">
            <w:pPr>
              <w:pStyle w:val="a8"/>
            </w:pPr>
            <w:r w:rsidRPr="00D2238C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D2238C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D2238C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D2238C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D2238C" w:rsidRDefault="00D2238C" w:rsidP="003C5C39">
            <w:pPr>
              <w:pStyle w:val="a8"/>
            </w:pPr>
            <w:r w:rsidRPr="00D2238C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D2238C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D2238C" w:rsidRDefault="00B70825" w:rsidP="003C5C39">
            <w:pPr>
              <w:pStyle w:val="a8"/>
            </w:pPr>
            <w:r>
              <w:t>26.11.2020</w:t>
            </w:r>
          </w:p>
        </w:tc>
      </w:tr>
      <w:tr w:rsidR="00EF07A3" w:rsidRPr="00D2238C" w:rsidTr="00D2238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D2238C" w:rsidRDefault="00D2238C" w:rsidP="003C5C39">
            <w:pPr>
              <w:pStyle w:val="a8"/>
              <w:rPr>
                <w:b/>
                <w:vertAlign w:val="superscript"/>
              </w:rPr>
            </w:pPr>
            <w:r w:rsidRPr="00D2238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D2238C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D2238C" w:rsidRDefault="00D2238C" w:rsidP="00EF07A3">
            <w:pPr>
              <w:pStyle w:val="a8"/>
              <w:rPr>
                <w:b/>
                <w:vertAlign w:val="superscript"/>
              </w:rPr>
            </w:pPr>
            <w:r w:rsidRPr="00D2238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2238C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D2238C" w:rsidRDefault="00D2238C" w:rsidP="00EF07A3">
            <w:pPr>
              <w:pStyle w:val="a8"/>
              <w:rPr>
                <w:b/>
                <w:vertAlign w:val="superscript"/>
              </w:rPr>
            </w:pPr>
            <w:r w:rsidRPr="00D2238C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D2238C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D2238C" w:rsidRDefault="00D2238C" w:rsidP="00EF07A3">
            <w:pPr>
              <w:pStyle w:val="a8"/>
              <w:rPr>
                <w:vertAlign w:val="superscript"/>
              </w:rPr>
            </w:pPr>
            <w:r w:rsidRPr="00D2238C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4206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420666" w:rsidP="004E51DC">
            <w:pPr>
              <w:pStyle w:val="a8"/>
            </w:pPr>
            <w:r>
              <w:t>Гаврилюк Александра Ивановна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4206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420666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420666" w:rsidRPr="00420666" w:rsidTr="00420666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EF07A3">
            <w:pPr>
              <w:pStyle w:val="a8"/>
            </w:pPr>
            <w:r>
              <w:t>Онуфрийчук Елена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20666" w:rsidRPr="00420666" w:rsidRDefault="00420666" w:rsidP="004E51DC">
            <w:pPr>
              <w:pStyle w:val="a8"/>
            </w:pPr>
          </w:p>
        </w:tc>
      </w:tr>
      <w:tr w:rsidR="00420666" w:rsidRPr="00420666" w:rsidTr="0042066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20666" w:rsidRPr="00420666" w:rsidRDefault="00420666" w:rsidP="00EF07A3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20666" w:rsidRPr="00420666" w:rsidRDefault="00420666" w:rsidP="004E51DC">
            <w:pPr>
              <w:pStyle w:val="a8"/>
              <w:rPr>
                <w:vertAlign w:val="superscript"/>
              </w:rPr>
            </w:pPr>
            <w:r w:rsidRPr="00420666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D01" w:rsidRDefault="009D0D01" w:rsidP="0076042D">
      <w:pPr>
        <w:pStyle w:val="a9"/>
      </w:pPr>
      <w:r>
        <w:separator/>
      </w:r>
    </w:p>
  </w:endnote>
  <w:endnote w:type="continuationSeparator" w:id="0">
    <w:p w:rsidR="009D0D01" w:rsidRDefault="009D0D01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4206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44А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70825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B70825" w:rsidRPr="00B70825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D01" w:rsidRDefault="009D0D01" w:rsidP="0076042D">
      <w:pPr>
        <w:pStyle w:val="a9"/>
      </w:pPr>
      <w:r>
        <w:separator/>
      </w:r>
    </w:p>
  </w:footnote>
  <w:footnote w:type="continuationSeparator" w:id="0">
    <w:p w:rsidR="009D0D01" w:rsidRDefault="009D0D01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2;  44А, 45А (44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Обслуживающ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13249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tks_info" w:val="   Раздел: &quot;Профессии рабочих, общие для всех отраслей народного хозяйства&quot;. Единый тарифно-квалификационный справочник работ и профессий рабочих. Выпуск 1. Профессии рабочих, общие для всех отраслей народного хозяйства (утв. постановлением Госкомтруда СССР и Секретариата ВЦСПС от 31 января 1985 г. N 31/3-30) (в ред. Постановлений Госкомтруда СССР, Секретариата ВЦСПС от 10.09.1986 N 337/20-110, от 25.06.1987 N 385/20-81, от 12.10.1987 N 618/28-99, от 26.01.1988 N 32/3-16, от 19.07.1988 N 413/21-10, от 18.12.1989 N 416/25-35, от 15.05.1990 N 195/7-72, от 22.06.1990 N 248/10-28, Постановления Госкомтруда СССР 18.12.1990 N 451, Постановлений Минтруда РФ от 24.12.1992 N 60, от 11.02.1993 N 23, от 19.07.1993 N 140, от 29.06.1995 N 36, от 01.06.1998 N 20, от 17.05.2001 N 40, Приказов Минздравсоцразвития РФ от 31.07.2007 N 497, от 20.10.2008 N 577, от 17.04.2009 N 199, от 20.09.2011 N 1057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44А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44А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1D34D7B7B7394981947340D585A2FC2B"/>
    <w:docVar w:name="rm_id" w:val="43"/>
    <w:docVar w:name="rm_name" w:val="                                          "/>
    <w:docVar w:name="rm_number" w:val=" 44А "/>
    <w:docVar w:name="s_050" w:val="1. Рекомендации по улучшению условий труда: не требуются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version" w:val="51"/>
  </w:docVars>
  <w:rsids>
    <w:rsidRoot w:val="009D0D01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20666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11594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D0D01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70825"/>
    <w:rsid w:val="00BA5029"/>
    <w:rsid w:val="00BC2F3C"/>
    <w:rsid w:val="00C02721"/>
    <w:rsid w:val="00C03F4A"/>
    <w:rsid w:val="00CE3307"/>
    <w:rsid w:val="00D2238C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9B521DD0-CB9E-4F46-AA0A-8AEB28BF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808</Words>
  <Characters>4610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2020-11-20T09:06:00Z</dcterms:created>
  <dcterms:modified xsi:type="dcterms:W3CDTF">2020-11-27T04:52:00Z</dcterms:modified>
</cp:coreProperties>
</file>